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D8149F" w:rsidRPr="00C017DF" w14:paraId="509794C1" w14:textId="77777777" w:rsidTr="00B22026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644953B" w14:textId="77777777" w:rsidR="00D8149F" w:rsidRPr="006E3F12" w:rsidRDefault="00D8149F" w:rsidP="00910191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Klasse*: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01DDC16" w14:textId="77777777" w:rsidR="00D8149F" w:rsidRPr="00C017DF" w:rsidRDefault="00D8149F" w:rsidP="00D814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instrText xml:space="preserve"> FORMTEXT </w:instrTex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separate"/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16"/>
                <w:szCs w:val="20"/>
              </w:rPr>
              <w:t>* Z</w:t>
            </w:r>
            <w:r w:rsidRPr="005D277D">
              <w:rPr>
                <w:rFonts w:ascii="Arial" w:hAnsi="Arial" w:cs="Arial"/>
                <w:bCs/>
                <w:sz w:val="16"/>
                <w:szCs w:val="20"/>
              </w:rPr>
              <w:t xml:space="preserve"> of </w:t>
            </w:r>
            <w:r>
              <w:rPr>
                <w:rFonts w:ascii="Arial" w:hAnsi="Arial" w:cs="Arial"/>
                <w:bCs/>
                <w:sz w:val="16"/>
                <w:szCs w:val="20"/>
              </w:rPr>
              <w:t>ZZ</w:t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4912829" w14:textId="77777777" w:rsidR="00D8149F" w:rsidRPr="005D277D" w:rsidRDefault="00D8149F" w:rsidP="00910191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BE8397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</w:t>
            </w:r>
            <w:r w:rsidR="00B22026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0701E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701EE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0701EE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0701E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0701E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0701E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0701E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0701E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0701E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0701E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1ACAF167" w14:textId="77777777" w:rsidR="00D8149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69BC313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8149F" w:rsidRPr="00C017DF" w14:paraId="1709E800" w14:textId="77777777" w:rsidTr="0091019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62329CD5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B786B9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7DB83DE5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202B8077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C1BE3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Voltigeurs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5FF6B851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D8149F" w:rsidRPr="00C017DF" w14:paraId="1AF412B5" w14:textId="77777777" w:rsidTr="0091019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216030A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517F9BEE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278DD8B2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7BEF956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44701575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D8149F" w:rsidRPr="00C017DF" w14:paraId="7CB4BB93" w14:textId="77777777" w:rsidTr="0091019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207E5E22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2AEDF08E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053245E4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74AFE82F" w14:textId="4C88FFD5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6B6702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="006B6702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="006B6702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="006B6702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="006B6702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569" w:type="dxa"/>
          </w:tcPr>
          <w:p w14:paraId="1B6B414C" w14:textId="7B892E3C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6B6702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="006B6702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="006B6702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="006B6702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="006B6702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</w:tr>
      <w:tr w:rsidR="00D8149F" w:rsidRPr="00C017DF" w14:paraId="64953C93" w14:textId="77777777" w:rsidTr="0091019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3C8CF4BB" w14:textId="77777777" w:rsidR="00D8149F" w:rsidRPr="00C017DF" w:rsidRDefault="00D8149F" w:rsidP="00910191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06958D5E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325D040D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35712357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5065986C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8149F" w:rsidRPr="00C017DF" w14:paraId="5D47C9D5" w14:textId="77777777" w:rsidTr="0091019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4C41CF55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Team: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13BBDA5B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28B48CCF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18A9A12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2D457936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8149F" w:rsidRPr="00C017DF" w14:paraId="27102761" w14:textId="77777777" w:rsidTr="0091019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2616D995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55A5DD81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8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72F766D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52DF2843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618650F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00E9DEAC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8149F" w:rsidRPr="00C017DF" w14:paraId="225D7F2B" w14:textId="77777777" w:rsidTr="0091019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31C3853D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34DB41B3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9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5A744BA0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3A862848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47C42A92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4BA209C4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7E45BBA" w14:textId="77777777" w:rsidR="00615814" w:rsidRPr="00C017DF" w:rsidRDefault="00921A96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2"/>
        <w:gridCol w:w="1351"/>
        <w:gridCol w:w="1351"/>
        <w:gridCol w:w="1352"/>
        <w:gridCol w:w="1351"/>
        <w:gridCol w:w="1351"/>
        <w:gridCol w:w="1352"/>
      </w:tblGrid>
      <w:tr w:rsidR="00254188" w:rsidRPr="00744A50" w14:paraId="39CB7CF6" w14:textId="77777777" w:rsidTr="00744A50">
        <w:tc>
          <w:tcPr>
            <w:tcW w:w="9494" w:type="dxa"/>
            <w:gridSpan w:val="7"/>
            <w:shd w:val="clear" w:color="auto" w:fill="auto"/>
          </w:tcPr>
          <w:p w14:paraId="0E9FD6E0" w14:textId="77777777" w:rsidR="00254188" w:rsidRPr="00744A50" w:rsidRDefault="00254188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A50"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  <w:p w14:paraId="2502FCDC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EAB4136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AF1A4CA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4B89B5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3EEEB07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BB3233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B81B361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21A96" w:rsidRPr="00744A50" w14:paraId="05DC648E" w14:textId="77777777" w:rsidTr="00D40B8B">
        <w:tc>
          <w:tcPr>
            <w:tcW w:w="1356" w:type="dxa"/>
            <w:shd w:val="clear" w:color="auto" w:fill="auto"/>
          </w:tcPr>
          <w:p w14:paraId="4E85B26C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Aftrekpunten voor vallen</w:t>
            </w:r>
          </w:p>
        </w:tc>
        <w:tc>
          <w:tcPr>
            <w:tcW w:w="1356" w:type="dxa"/>
            <w:shd w:val="clear" w:color="auto" w:fill="auto"/>
          </w:tcPr>
          <w:p w14:paraId="7A1AB6E4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6DE74AFA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7" w:type="dxa"/>
            <w:shd w:val="clear" w:color="auto" w:fill="auto"/>
          </w:tcPr>
          <w:p w14:paraId="5D34464A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39796D42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026157CB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7" w:type="dxa"/>
            <w:shd w:val="clear" w:color="auto" w:fill="auto"/>
          </w:tcPr>
          <w:p w14:paraId="6B71BFEA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30A5F65" w14:textId="77777777" w:rsidR="00254188" w:rsidRDefault="00254188" w:rsidP="00254188">
      <w:pPr>
        <w:rPr>
          <w:rFonts w:ascii="Arial" w:hAnsi="Arial" w:cs="Arial"/>
          <w:b/>
          <w:bCs/>
          <w:sz w:val="20"/>
          <w:szCs w:val="20"/>
        </w:rPr>
      </w:pPr>
    </w:p>
    <w:p w14:paraId="6FFA8E4A" w14:textId="77777777" w:rsidR="00921A96" w:rsidRPr="008A0098" w:rsidRDefault="00B22026" w:rsidP="00921A9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Moeilijkheidsgraad 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1168"/>
        <w:gridCol w:w="1168"/>
        <w:gridCol w:w="1168"/>
        <w:gridCol w:w="1168"/>
        <w:gridCol w:w="1168"/>
        <w:gridCol w:w="1168"/>
      </w:tblGrid>
      <w:tr w:rsidR="00717D6B" w:rsidRPr="00D40B8B" w14:paraId="40889126" w14:textId="77777777" w:rsidTr="00D40B8B">
        <w:trPr>
          <w:trHeight w:val="266"/>
        </w:trPr>
        <w:tc>
          <w:tcPr>
            <w:tcW w:w="8304" w:type="dxa"/>
            <w:gridSpan w:val="6"/>
            <w:shd w:val="clear" w:color="auto" w:fill="auto"/>
          </w:tcPr>
          <w:p w14:paraId="7A319C99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</w:t>
            </w:r>
            <w:r w:rsidRPr="00D40B8B">
              <w:rPr>
                <w:rFonts w:ascii="Arial" w:hAnsi="Arial" w:cs="Arial"/>
                <w:bCs/>
                <w:sz w:val="16"/>
                <w:szCs w:val="16"/>
              </w:rPr>
              <w:br/>
              <w:t xml:space="preserve">                                                                                                </w:t>
            </w:r>
            <w:r w:rsidR="001F5683">
              <w:rPr>
                <w:rFonts w:ascii="Arial" w:hAnsi="Arial" w:cs="Arial"/>
                <w:bCs/>
                <w:sz w:val="16"/>
                <w:szCs w:val="16"/>
              </w:rPr>
              <w:t xml:space="preserve">                         Max. 13</w:t>
            </w:r>
            <w:r w:rsidRPr="00D40B8B">
              <w:rPr>
                <w:rFonts w:ascii="Arial" w:hAnsi="Arial" w:cs="Arial"/>
                <w:bCs/>
                <w:sz w:val="16"/>
                <w:szCs w:val="16"/>
              </w:rPr>
              <w:t xml:space="preserve"> oefeningen tellen</w:t>
            </w:r>
          </w:p>
        </w:tc>
        <w:tc>
          <w:tcPr>
            <w:tcW w:w="1168" w:type="dxa"/>
            <w:shd w:val="clear" w:color="auto" w:fill="auto"/>
          </w:tcPr>
          <w:p w14:paraId="5C519330" w14:textId="77777777" w:rsidR="00717D6B" w:rsidRPr="00D40B8B" w:rsidRDefault="00435CD0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</w:p>
        </w:tc>
      </w:tr>
      <w:tr w:rsidR="00717D6B" w:rsidRPr="00D40B8B" w14:paraId="0A043391" w14:textId="77777777" w:rsidTr="00D40B8B">
        <w:trPr>
          <w:trHeight w:val="248"/>
        </w:trPr>
        <w:tc>
          <w:tcPr>
            <w:tcW w:w="2464" w:type="dxa"/>
            <w:shd w:val="clear" w:color="auto" w:fill="auto"/>
          </w:tcPr>
          <w:p w14:paraId="52352A2F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D- oefeningen </w:t>
            </w:r>
          </w:p>
        </w:tc>
        <w:tc>
          <w:tcPr>
            <w:tcW w:w="1168" w:type="dxa"/>
            <w:shd w:val="clear" w:color="auto" w:fill="auto"/>
          </w:tcPr>
          <w:p w14:paraId="5CA01C92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05750288" w14:textId="77777777" w:rsidR="00717D6B" w:rsidRPr="00D40B8B" w:rsidRDefault="004C5B7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 0.8</w:t>
            </w:r>
          </w:p>
        </w:tc>
        <w:tc>
          <w:tcPr>
            <w:tcW w:w="1168" w:type="dxa"/>
            <w:vMerge w:val="restart"/>
            <w:shd w:val="clear" w:color="auto" w:fill="7F7F7F"/>
          </w:tcPr>
          <w:p w14:paraId="74EEC7B0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076F9231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vMerge w:val="restart"/>
            <w:shd w:val="clear" w:color="auto" w:fill="7F7F7F"/>
          </w:tcPr>
          <w:p w14:paraId="5E4820F7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1025824B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7D6B" w:rsidRPr="00D40B8B" w14:paraId="3AD8A6EB" w14:textId="77777777" w:rsidTr="001C4A11">
        <w:trPr>
          <w:trHeight w:val="266"/>
        </w:trPr>
        <w:tc>
          <w:tcPr>
            <w:tcW w:w="2464" w:type="dxa"/>
            <w:shd w:val="clear" w:color="auto" w:fill="auto"/>
          </w:tcPr>
          <w:p w14:paraId="5E3AFD9E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M-oefeningen </w:t>
            </w:r>
          </w:p>
        </w:tc>
        <w:tc>
          <w:tcPr>
            <w:tcW w:w="1168" w:type="dxa"/>
            <w:shd w:val="clear" w:color="auto" w:fill="auto"/>
          </w:tcPr>
          <w:p w14:paraId="18207C3B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314A9124" w14:textId="77777777" w:rsidR="00717D6B" w:rsidRPr="00D40B8B" w:rsidRDefault="004C5B7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 0.4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7F7F7F"/>
          </w:tcPr>
          <w:p w14:paraId="14AEE447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1478353D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7F7F7F"/>
          </w:tcPr>
          <w:p w14:paraId="629F1689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0C307A83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C4A11" w:rsidRPr="00D40B8B" w14:paraId="4BCADBD7" w14:textId="77777777" w:rsidTr="00874038">
        <w:trPr>
          <w:trHeight w:val="266"/>
        </w:trPr>
        <w:tc>
          <w:tcPr>
            <w:tcW w:w="2464" w:type="dxa"/>
            <w:shd w:val="clear" w:color="auto" w:fill="auto"/>
          </w:tcPr>
          <w:p w14:paraId="2488491C" w14:textId="77777777" w:rsidR="001C4A11" w:rsidRPr="00D40B8B" w:rsidRDefault="001C4A11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E-oefeningen</w:t>
            </w:r>
          </w:p>
        </w:tc>
        <w:tc>
          <w:tcPr>
            <w:tcW w:w="1168" w:type="dxa"/>
            <w:shd w:val="clear" w:color="auto" w:fill="auto"/>
          </w:tcPr>
          <w:p w14:paraId="1B697271" w14:textId="77777777" w:rsidR="001C4A11" w:rsidRPr="00D40B8B" w:rsidRDefault="001C4A11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40" w:type="dxa"/>
            <w:gridSpan w:val="5"/>
            <w:vMerge w:val="restart"/>
            <w:tcBorders>
              <w:bottom w:val="nil"/>
              <w:right w:val="nil"/>
            </w:tcBorders>
            <w:shd w:val="clear" w:color="auto" w:fill="FFFFFF"/>
          </w:tcPr>
          <w:p w14:paraId="37582687" w14:textId="77777777" w:rsidR="001C4A11" w:rsidRPr="00D40B8B" w:rsidRDefault="001C4A11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C4A11" w:rsidRPr="00D40B8B" w14:paraId="30716285" w14:textId="77777777" w:rsidTr="00874038">
        <w:trPr>
          <w:trHeight w:val="266"/>
        </w:trPr>
        <w:tc>
          <w:tcPr>
            <w:tcW w:w="2464" w:type="dxa"/>
            <w:shd w:val="clear" w:color="auto" w:fill="auto"/>
          </w:tcPr>
          <w:p w14:paraId="406095EE" w14:textId="77777777" w:rsidR="001C4A11" w:rsidRPr="00D40B8B" w:rsidRDefault="001C4A11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Aantal oefeningen </w:t>
            </w:r>
          </w:p>
        </w:tc>
        <w:tc>
          <w:tcPr>
            <w:tcW w:w="1168" w:type="dxa"/>
            <w:shd w:val="clear" w:color="auto" w:fill="auto"/>
          </w:tcPr>
          <w:p w14:paraId="5464A899" w14:textId="77777777" w:rsidR="001C4A11" w:rsidRPr="00D40B8B" w:rsidRDefault="001C4A11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12" w:space="0" w:color="auto"/>
              <w:bottom w:val="nil"/>
              <w:right w:val="nil"/>
            </w:tcBorders>
            <w:shd w:val="clear" w:color="auto" w:fill="FFFFFF"/>
          </w:tcPr>
          <w:p w14:paraId="34A4C6F5" w14:textId="77777777" w:rsidR="001C4A11" w:rsidRPr="00D40B8B" w:rsidRDefault="001C4A11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8DD6708" w14:textId="77777777" w:rsidR="00D40B8B" w:rsidRPr="00D40B8B" w:rsidRDefault="00D40B8B" w:rsidP="00D40B8B">
      <w:pPr>
        <w:rPr>
          <w:vanish/>
        </w:rPr>
      </w:pPr>
    </w:p>
    <w:tbl>
      <w:tblPr>
        <w:tblpPr w:leftFromText="141" w:rightFromText="141" w:vertAnchor="text" w:horzAnchor="margin" w:tblpXSpec="right" w:tblpY="17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134"/>
      </w:tblGrid>
      <w:tr w:rsidR="007625E5" w:rsidRPr="00D40B8B" w14:paraId="1487C390" w14:textId="77777777" w:rsidTr="007625E5">
        <w:trPr>
          <w:trHeight w:val="271"/>
        </w:trPr>
        <w:tc>
          <w:tcPr>
            <w:tcW w:w="2802" w:type="dxa"/>
            <w:shd w:val="clear" w:color="auto" w:fill="auto"/>
            <w:vAlign w:val="center"/>
          </w:tcPr>
          <w:p w14:paraId="30C641CC" w14:textId="77777777" w:rsidR="007625E5" w:rsidRPr="00D40B8B" w:rsidRDefault="007625E5" w:rsidP="007625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moeilijkheid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(30%)</w:t>
            </w:r>
          </w:p>
        </w:tc>
        <w:tc>
          <w:tcPr>
            <w:tcW w:w="1134" w:type="dxa"/>
            <w:shd w:val="clear" w:color="auto" w:fill="auto"/>
          </w:tcPr>
          <w:p w14:paraId="40D7092C" w14:textId="77777777" w:rsidR="007625E5" w:rsidRPr="00D40B8B" w:rsidRDefault="007625E5" w:rsidP="007625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</w:p>
        </w:tc>
      </w:tr>
    </w:tbl>
    <w:p w14:paraId="37663857" w14:textId="77777777" w:rsidR="00921A96" w:rsidRDefault="00921A96" w:rsidP="00921A9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/>
      </w:r>
    </w:p>
    <w:p w14:paraId="678C30F4" w14:textId="77777777" w:rsidR="00921A96" w:rsidRDefault="00921A96" w:rsidP="00921A9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Uitvoering van de oefeningen</w:t>
      </w:r>
      <w:r w:rsidR="007625E5">
        <w:rPr>
          <w:rFonts w:ascii="Arial" w:hAnsi="Arial" w:cs="Arial"/>
          <w:b/>
          <w:bCs/>
          <w:sz w:val="20"/>
          <w:szCs w:val="20"/>
        </w:rPr>
        <w:tab/>
      </w:r>
      <w:r w:rsidR="007625E5">
        <w:rPr>
          <w:rFonts w:ascii="Arial" w:hAnsi="Arial" w:cs="Arial"/>
          <w:b/>
          <w:bCs/>
          <w:sz w:val="20"/>
          <w:szCs w:val="20"/>
        </w:rPr>
        <w:tab/>
      </w:r>
      <w:r w:rsidR="007625E5">
        <w:rPr>
          <w:rFonts w:ascii="Arial" w:hAnsi="Arial" w:cs="Arial"/>
          <w:b/>
          <w:bCs/>
          <w:sz w:val="20"/>
          <w:szCs w:val="20"/>
        </w:rPr>
        <w:tab/>
      </w:r>
    </w:p>
    <w:p w14:paraId="083EE832" w14:textId="77777777" w:rsidR="00957F45" w:rsidRPr="008A74E4" w:rsidRDefault="00957F45" w:rsidP="00717D6B">
      <w:pPr>
        <w:rPr>
          <w:rFonts w:ascii="Arial" w:hAnsi="Arial" w:cs="Arial"/>
          <w:bCs/>
          <w:sz w:val="20"/>
          <w:szCs w:val="20"/>
        </w:rPr>
      </w:pPr>
      <w:r w:rsidRPr="008A74E4">
        <w:rPr>
          <w:rFonts w:ascii="Arial" w:hAnsi="Arial" w:cs="Arial"/>
          <w:bCs/>
          <w:sz w:val="20"/>
          <w:szCs w:val="20"/>
        </w:rPr>
        <w:t>Berekening cijfer;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842"/>
        <w:gridCol w:w="4962"/>
      </w:tblGrid>
      <w:tr w:rsidR="00957F45" w:rsidRPr="00170EA2" w14:paraId="77661EB7" w14:textId="77777777" w:rsidTr="00170EA2">
        <w:tc>
          <w:tcPr>
            <w:tcW w:w="2802" w:type="dxa"/>
            <w:shd w:val="clear" w:color="auto" w:fill="auto"/>
          </w:tcPr>
          <w:p w14:paraId="705E7AB0" w14:textId="77777777" w:rsidR="00957F45" w:rsidRPr="00170EA2" w:rsidRDefault="00957F45" w:rsidP="00957F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>Totaal aantal aftrekpunten</w:t>
            </w:r>
          </w:p>
        </w:tc>
        <w:tc>
          <w:tcPr>
            <w:tcW w:w="1842" w:type="dxa"/>
            <w:shd w:val="clear" w:color="auto" w:fill="auto"/>
          </w:tcPr>
          <w:p w14:paraId="73959870" w14:textId="77777777" w:rsidR="00957F45" w:rsidRPr="00170EA2" w:rsidRDefault="00957F45" w:rsidP="00717D6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Aantal oefeningen </w:t>
            </w:r>
          </w:p>
        </w:tc>
        <w:tc>
          <w:tcPr>
            <w:tcW w:w="4962" w:type="dxa"/>
            <w:shd w:val="clear" w:color="auto" w:fill="auto"/>
          </w:tcPr>
          <w:p w14:paraId="4D05ED1C" w14:textId="77777777" w:rsidR="00957F45" w:rsidRPr="00170EA2" w:rsidRDefault="00957F45" w:rsidP="00717D6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Totaal aantal aftrekpunten / aantal oefeningen =  </w:t>
            </w:r>
            <w:r w:rsidR="007D39AF" w:rsidRPr="00170EA2">
              <w:rPr>
                <w:rFonts w:ascii="Arial" w:hAnsi="Arial" w:cs="Arial"/>
                <w:b/>
                <w:bCs/>
                <w:sz w:val="20"/>
                <w:szCs w:val="20"/>
              </w:rPr>
              <w:t>totaal aftrek</w:t>
            </w:r>
          </w:p>
        </w:tc>
      </w:tr>
      <w:tr w:rsidR="00957F45" w:rsidRPr="00170EA2" w14:paraId="1A34D8CA" w14:textId="77777777" w:rsidTr="00170EA2">
        <w:tc>
          <w:tcPr>
            <w:tcW w:w="2802" w:type="dxa"/>
            <w:shd w:val="clear" w:color="auto" w:fill="auto"/>
          </w:tcPr>
          <w:p w14:paraId="23B540A1" w14:textId="77777777" w:rsidR="00957F45" w:rsidRPr="00170EA2" w:rsidRDefault="00957F45" w:rsidP="00717D6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7B7D148F" w14:textId="77777777" w:rsidR="00957F45" w:rsidRPr="00170EA2" w:rsidRDefault="00957F45" w:rsidP="00717D6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14:paraId="088ABB5F" w14:textId="77777777" w:rsidR="00957F45" w:rsidRPr="00170EA2" w:rsidRDefault="00957F45" w:rsidP="00717D6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42E415" w14:textId="77777777" w:rsidR="007D39AF" w:rsidRPr="00170EA2" w:rsidRDefault="007D39AF" w:rsidP="00717D6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86D8B15" w14:textId="77777777" w:rsidR="00170EA2" w:rsidRPr="00170EA2" w:rsidRDefault="00170EA2" w:rsidP="00170EA2">
      <w:pPr>
        <w:rPr>
          <w:vanish/>
        </w:rPr>
      </w:pPr>
    </w:p>
    <w:tbl>
      <w:tblPr>
        <w:tblpPr w:leftFromText="141" w:rightFromText="141" w:vertAnchor="text" w:horzAnchor="margin" w:tblpXSpec="right" w:tblpY="20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</w:tblGrid>
      <w:tr w:rsidR="007D39AF" w:rsidRPr="00170EA2" w14:paraId="747D5B56" w14:textId="77777777" w:rsidTr="00170EA2">
        <w:tc>
          <w:tcPr>
            <w:tcW w:w="1164" w:type="dxa"/>
            <w:shd w:val="clear" w:color="auto" w:fill="auto"/>
          </w:tcPr>
          <w:p w14:paraId="1D7D8C55" w14:textId="77777777" w:rsidR="007D39AF" w:rsidRPr="00170EA2" w:rsidRDefault="007D39AF" w:rsidP="00170E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825F6DE" w14:textId="77777777" w:rsidR="00957F45" w:rsidRDefault="00957F45" w:rsidP="00717D6B">
      <w:pPr>
        <w:rPr>
          <w:rFonts w:ascii="Arial" w:hAnsi="Arial" w:cs="Arial"/>
          <w:b/>
          <w:bCs/>
          <w:sz w:val="20"/>
          <w:szCs w:val="20"/>
        </w:rPr>
      </w:pPr>
    </w:p>
    <w:p w14:paraId="337C699B" w14:textId="77777777" w:rsidR="007D39AF" w:rsidRDefault="007D39AF" w:rsidP="007D39AF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10 – totaal aftrek =  </w:t>
      </w:r>
    </w:p>
    <w:tbl>
      <w:tblPr>
        <w:tblpPr w:leftFromText="141" w:rightFromText="141" w:vertAnchor="text" w:horzAnchor="margin" w:tblpXSpec="right" w:tblpY="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1134"/>
      </w:tblGrid>
      <w:tr w:rsidR="007D39AF" w:rsidRPr="00744A50" w14:paraId="50C55EF2" w14:textId="77777777" w:rsidTr="007D39AF">
        <w:tc>
          <w:tcPr>
            <w:tcW w:w="4928" w:type="dxa"/>
            <w:shd w:val="clear" w:color="auto" w:fill="auto"/>
          </w:tcPr>
          <w:p w14:paraId="46EC39AC" w14:textId="77777777" w:rsidR="007D39AF" w:rsidRPr="00744A50" w:rsidRDefault="007D39AF" w:rsidP="007625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Aftrekpunten voor vallen</w:t>
            </w:r>
          </w:p>
        </w:tc>
        <w:tc>
          <w:tcPr>
            <w:tcW w:w="1134" w:type="dxa"/>
            <w:shd w:val="clear" w:color="auto" w:fill="auto"/>
          </w:tcPr>
          <w:p w14:paraId="6F6D5792" w14:textId="77777777" w:rsidR="007D39AF" w:rsidRPr="00744A50" w:rsidRDefault="007D39AF" w:rsidP="007D39A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ED83AC3" w14:textId="77777777" w:rsidR="007D39AF" w:rsidRDefault="007D39AF" w:rsidP="00717D6B">
      <w:pPr>
        <w:rPr>
          <w:rFonts w:ascii="Arial" w:hAnsi="Arial" w:cs="Arial"/>
          <w:b/>
          <w:bCs/>
          <w:sz w:val="20"/>
          <w:szCs w:val="20"/>
        </w:rPr>
      </w:pPr>
    </w:p>
    <w:p w14:paraId="0853244F" w14:textId="77777777" w:rsidR="00957F45" w:rsidRDefault="00957F45" w:rsidP="00717D6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2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7625E5" w:rsidRPr="00D40B8B" w14:paraId="476151FC" w14:textId="77777777" w:rsidTr="007625E5">
        <w:trPr>
          <w:trHeight w:val="271"/>
        </w:trPr>
        <w:tc>
          <w:tcPr>
            <w:tcW w:w="2802" w:type="dxa"/>
            <w:shd w:val="clear" w:color="auto" w:fill="auto"/>
            <w:vAlign w:val="center"/>
          </w:tcPr>
          <w:p w14:paraId="78A49987" w14:textId="77777777" w:rsidR="007625E5" w:rsidRPr="00D40B8B" w:rsidRDefault="007625E5" w:rsidP="007625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uitvoering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(70%)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</w:p>
        </w:tc>
        <w:tc>
          <w:tcPr>
            <w:tcW w:w="1275" w:type="dxa"/>
            <w:shd w:val="clear" w:color="auto" w:fill="auto"/>
          </w:tcPr>
          <w:p w14:paraId="5DA2BE09" w14:textId="77777777" w:rsidR="007625E5" w:rsidRPr="00D40B8B" w:rsidRDefault="007625E5" w:rsidP="007625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B930DE7" w14:textId="77777777" w:rsidR="00921A96" w:rsidRDefault="00921A96" w:rsidP="007D39A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389638F" w14:textId="77777777" w:rsidR="00921A96" w:rsidRDefault="00921A96" w:rsidP="00615814">
      <w:pPr>
        <w:jc w:val="right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20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544"/>
        <w:gridCol w:w="1240"/>
      </w:tblGrid>
      <w:tr w:rsidR="007D39AF" w:rsidRPr="00D40B8B" w14:paraId="4079DF8A" w14:textId="77777777" w:rsidTr="007625E5">
        <w:tc>
          <w:tcPr>
            <w:tcW w:w="3544" w:type="dxa"/>
            <w:shd w:val="clear" w:color="auto" w:fill="auto"/>
            <w:vAlign w:val="center"/>
          </w:tcPr>
          <w:p w14:paraId="58BD3C8A" w14:textId="77777777" w:rsidR="007D39AF" w:rsidRPr="008A0098" w:rsidRDefault="007D39AF" w:rsidP="007625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br/>
              <w:t>Cijfer t</w:t>
            </w:r>
            <w:r w:rsidRPr="008A0098">
              <w:rPr>
                <w:rFonts w:ascii="Arial" w:hAnsi="Arial" w:cs="Arial"/>
                <w:b/>
                <w:sz w:val="20"/>
                <w:szCs w:val="20"/>
              </w:rPr>
              <w:t>echniek</w:t>
            </w:r>
          </w:p>
          <w:p w14:paraId="6EC860EF" w14:textId="77777777" w:rsidR="007D39AF" w:rsidRPr="00D40B8B" w:rsidRDefault="007D39AF" w:rsidP="007625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</w:tcPr>
          <w:p w14:paraId="183B92C2" w14:textId="77777777" w:rsidR="007D39AF" w:rsidRPr="00D40B8B" w:rsidRDefault="007D39AF" w:rsidP="007625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817A6A" w14:textId="77777777" w:rsidR="00921A96" w:rsidRDefault="00921A96" w:rsidP="00717D6B">
      <w:pPr>
        <w:rPr>
          <w:rFonts w:ascii="Arial" w:hAnsi="Arial" w:cs="Arial"/>
          <w:b/>
          <w:bCs/>
          <w:sz w:val="20"/>
          <w:szCs w:val="20"/>
        </w:rPr>
      </w:pPr>
    </w:p>
    <w:p w14:paraId="684200B5" w14:textId="77777777" w:rsidR="00615814" w:rsidRDefault="00007C58" w:rsidP="00007C5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p w14:paraId="4722158B" w14:textId="77777777" w:rsidR="00615814" w:rsidRP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01A13DA8" w14:textId="77777777" w:rsidR="00AB0061" w:rsidRDefault="00AB0061" w:rsidP="00C017DF">
      <w:pPr>
        <w:rPr>
          <w:rFonts w:ascii="Arial" w:hAnsi="Arial" w:cs="Arial"/>
          <w:b/>
          <w:bCs/>
          <w:sz w:val="20"/>
          <w:szCs w:val="20"/>
        </w:rPr>
      </w:pPr>
    </w:p>
    <w:p w14:paraId="21C70670" w14:textId="77777777" w:rsidR="007D39AF" w:rsidRDefault="007D39AF" w:rsidP="00AB0061">
      <w:pPr>
        <w:rPr>
          <w:rFonts w:ascii="Arial" w:hAnsi="Arial" w:cs="Arial"/>
          <w:b/>
          <w:bCs/>
          <w:sz w:val="20"/>
          <w:szCs w:val="20"/>
        </w:rPr>
      </w:pPr>
    </w:p>
    <w:p w14:paraId="6B4EB733" w14:textId="77777777" w:rsidR="00227773" w:rsidRPr="00AC5736" w:rsidRDefault="006B6702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45D713EE">
          <v:line id="_x0000_s1047" style="position:absolute;z-index:251656704" from="-43.25pt,17.3pt" to="514.75pt,17.3pt">
            <v:stroke dashstyle="1 1" endcap="round"/>
          </v:line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67245F02">
          <v:line id="_x0000_s1049" style="position:absolute;z-index:251658752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795DCFDA">
          <v:line id="_x0000_s1048" style="position:absolute;z-index:251657728" from="342pt,7pt" to="459pt,7pt"/>
        </w:pict>
      </w:r>
      <w:r w:rsidR="00C017DF"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7854A8">
      <w:headerReference w:type="default" r:id="rId11"/>
      <w:footerReference w:type="even" r:id="rId12"/>
      <w:footerReference w:type="default" r:id="rId13"/>
      <w:pgSz w:w="11906" w:h="16838"/>
      <w:pgMar w:top="3092" w:right="1418" w:bottom="709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FCDB3" w14:textId="77777777" w:rsidR="00C057EA" w:rsidRDefault="00C057EA">
      <w:r>
        <w:separator/>
      </w:r>
    </w:p>
  </w:endnote>
  <w:endnote w:type="continuationSeparator" w:id="0">
    <w:p w14:paraId="67F13375" w14:textId="77777777" w:rsidR="00C057EA" w:rsidRDefault="00C05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D18DD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2A0FA8C8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8ECB7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E543CD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513DF85A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516D86A9" w14:textId="4147A97C" w:rsidR="0050736E" w:rsidRPr="000E72AC" w:rsidRDefault="007854A8" w:rsidP="000E72AC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9E3976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B1AED" w14:textId="77777777" w:rsidR="00C057EA" w:rsidRDefault="00C057EA">
      <w:r>
        <w:separator/>
      </w:r>
    </w:p>
  </w:footnote>
  <w:footnote w:type="continuationSeparator" w:id="0">
    <w:p w14:paraId="20F96487" w14:textId="77777777" w:rsidR="00C057EA" w:rsidRDefault="00C05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60A3F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51F3E5E8" w14:textId="77777777" w:rsidR="0050736E" w:rsidRPr="00D436E8" w:rsidRDefault="006B6702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noProof/>
      </w:rPr>
      <w:pict w14:anchorId="18934DA5">
        <v:line id="Rechte verbindingslijn 7" o:spid="_x0000_s2051" style="position:absolute;left:0;text-align:left;z-index:251658752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en-US"/>
      </w:rPr>
      <w:pict w14:anchorId="6616703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12.75pt;margin-top:44.55pt;width:378pt;height:85.4pt;z-index:251656704;mso-wrap-edited:f" wrapcoords="0 0 21600 0 21600 21600 0 21600 0 0" filled="f" stroked="f">
          <v:fill o:detectmouseclick="t"/>
          <v:textbox style="mso-next-textbox:#_x0000_s2049" inset=",7.2pt,,7.2pt">
            <w:txbxContent>
              <w:p w14:paraId="75E5258F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B37B75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K</w:t>
                </w:r>
                <w:r w:rsidR="00881EF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ü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r </w:t>
                </w:r>
                <w:r w:rsidR="00D8149F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- Techniek</w:t>
                </w:r>
              </w:p>
              <w:p w14:paraId="72DEDE40" w14:textId="77777777" w:rsidR="00921A96" w:rsidRDefault="00921A96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6B012E77" w14:textId="77777777" w:rsidR="00D8149F" w:rsidRPr="00D7052B" w:rsidRDefault="009B6EC4" w:rsidP="00D8149F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9B6EC4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Pas-de-Deux </w:t>
                </w:r>
              </w:p>
              <w:p w14:paraId="276076C1" w14:textId="77777777" w:rsidR="00EA7502" w:rsidRPr="00D7052B" w:rsidRDefault="00EA7502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</w:txbxContent>
          </v:textbox>
          <w10:wrap type="through"/>
        </v:shape>
      </w:pict>
    </w:r>
    <w:r>
      <w:rPr>
        <w:noProof/>
      </w:rPr>
      <w:pict w14:anchorId="05DC77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2050" type="#_x0000_t75" style="position:absolute;left:0;text-align:left;margin-left:410.65pt;margin-top:10.95pt;width:96.25pt;height:95.45pt;z-index:-251658752;visibility:visible" wrapcoords="-169 0 -169 21430 21600 21430 21600 0 -169 0">
          <v:imagedata r:id="rId1" o:title=""/>
          <w10:wrap type="tigh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1633A3"/>
    <w:multiLevelType w:val="hybridMultilevel"/>
    <w:tmpl w:val="52C82F5C"/>
    <w:lvl w:ilvl="0" w:tplc="7FDCB982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8527665">
    <w:abstractNumId w:val="2"/>
  </w:num>
  <w:num w:numId="2" w16cid:durableId="2011326718">
    <w:abstractNumId w:val="8"/>
  </w:num>
  <w:num w:numId="3" w16cid:durableId="416286895">
    <w:abstractNumId w:val="3"/>
  </w:num>
  <w:num w:numId="4" w16cid:durableId="1520777153">
    <w:abstractNumId w:val="13"/>
  </w:num>
  <w:num w:numId="5" w16cid:durableId="612249905">
    <w:abstractNumId w:val="11"/>
  </w:num>
  <w:num w:numId="6" w16cid:durableId="1463616502">
    <w:abstractNumId w:val="10"/>
  </w:num>
  <w:num w:numId="7" w16cid:durableId="548608135">
    <w:abstractNumId w:val="5"/>
  </w:num>
  <w:num w:numId="8" w16cid:durableId="454908456">
    <w:abstractNumId w:val="4"/>
  </w:num>
  <w:num w:numId="9" w16cid:durableId="124471160">
    <w:abstractNumId w:val="12"/>
  </w:num>
  <w:num w:numId="10" w16cid:durableId="270820089">
    <w:abstractNumId w:val="6"/>
  </w:num>
  <w:num w:numId="11" w16cid:durableId="1053039488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893007994">
    <w:abstractNumId w:val="7"/>
  </w:num>
  <w:num w:numId="13" w16cid:durableId="1562717859">
    <w:abstractNumId w:val="0"/>
  </w:num>
  <w:num w:numId="14" w16cid:durableId="18917279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P9U27uX3FHiWpLp46ZD4DcwKI7zjKPRqjJlyMaDIS5lVrdKeciu5MVhtmN/L/1JEUWWhON7tQOhfhHjADBEedw==" w:salt="dheRc238Xyv02LAascbFvA=="/>
  <w:defaultTabStop w:val="708"/>
  <w:hyphenationZone w:val="425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2850"/>
    <w:rsid w:val="00007C58"/>
    <w:rsid w:val="00034ADF"/>
    <w:rsid w:val="000701EE"/>
    <w:rsid w:val="00070587"/>
    <w:rsid w:val="000B4204"/>
    <w:rsid w:val="000E72AC"/>
    <w:rsid w:val="000E7734"/>
    <w:rsid w:val="00124764"/>
    <w:rsid w:val="00170EA2"/>
    <w:rsid w:val="001A5483"/>
    <w:rsid w:val="001C33F0"/>
    <w:rsid w:val="001C4A11"/>
    <w:rsid w:val="001F5683"/>
    <w:rsid w:val="00227773"/>
    <w:rsid w:val="00254188"/>
    <w:rsid w:val="00255C21"/>
    <w:rsid w:val="00261787"/>
    <w:rsid w:val="002715D6"/>
    <w:rsid w:val="0033362E"/>
    <w:rsid w:val="00347475"/>
    <w:rsid w:val="00365959"/>
    <w:rsid w:val="00370389"/>
    <w:rsid w:val="003747C1"/>
    <w:rsid w:val="003943FF"/>
    <w:rsid w:val="00395EFA"/>
    <w:rsid w:val="003E3299"/>
    <w:rsid w:val="003F47E9"/>
    <w:rsid w:val="00403C13"/>
    <w:rsid w:val="00435CD0"/>
    <w:rsid w:val="00482264"/>
    <w:rsid w:val="00487D43"/>
    <w:rsid w:val="004B16EB"/>
    <w:rsid w:val="004C5B7B"/>
    <w:rsid w:val="00501BE9"/>
    <w:rsid w:val="0050736E"/>
    <w:rsid w:val="00526CA3"/>
    <w:rsid w:val="00540DBF"/>
    <w:rsid w:val="005441DD"/>
    <w:rsid w:val="0054511E"/>
    <w:rsid w:val="005538BF"/>
    <w:rsid w:val="00580B78"/>
    <w:rsid w:val="005B7C88"/>
    <w:rsid w:val="005C1E53"/>
    <w:rsid w:val="00615814"/>
    <w:rsid w:val="00674CC9"/>
    <w:rsid w:val="006B6702"/>
    <w:rsid w:val="006B7AE8"/>
    <w:rsid w:val="006C07D3"/>
    <w:rsid w:val="006E36AA"/>
    <w:rsid w:val="00717D6B"/>
    <w:rsid w:val="00737F10"/>
    <w:rsid w:val="00744A50"/>
    <w:rsid w:val="00750623"/>
    <w:rsid w:val="007625E5"/>
    <w:rsid w:val="007779D7"/>
    <w:rsid w:val="007854A8"/>
    <w:rsid w:val="00786B44"/>
    <w:rsid w:val="007A55B9"/>
    <w:rsid w:val="007D39AF"/>
    <w:rsid w:val="007E0FE0"/>
    <w:rsid w:val="00805268"/>
    <w:rsid w:val="00823A72"/>
    <w:rsid w:val="00824A77"/>
    <w:rsid w:val="00837424"/>
    <w:rsid w:val="00837B03"/>
    <w:rsid w:val="00874038"/>
    <w:rsid w:val="00881EF6"/>
    <w:rsid w:val="008826C9"/>
    <w:rsid w:val="008A0098"/>
    <w:rsid w:val="008A74E4"/>
    <w:rsid w:val="008D0AEE"/>
    <w:rsid w:val="0090196A"/>
    <w:rsid w:val="00910191"/>
    <w:rsid w:val="00921A96"/>
    <w:rsid w:val="00957F45"/>
    <w:rsid w:val="009A0B8C"/>
    <w:rsid w:val="009B6EC4"/>
    <w:rsid w:val="009D7208"/>
    <w:rsid w:val="009E3976"/>
    <w:rsid w:val="00A00732"/>
    <w:rsid w:val="00A30C1B"/>
    <w:rsid w:val="00A33E3E"/>
    <w:rsid w:val="00A47E34"/>
    <w:rsid w:val="00A55D52"/>
    <w:rsid w:val="00A81890"/>
    <w:rsid w:val="00AB0061"/>
    <w:rsid w:val="00AB3BC5"/>
    <w:rsid w:val="00AC07A3"/>
    <w:rsid w:val="00AC3BFC"/>
    <w:rsid w:val="00AC5736"/>
    <w:rsid w:val="00AF638E"/>
    <w:rsid w:val="00B22026"/>
    <w:rsid w:val="00B37B75"/>
    <w:rsid w:val="00B40CDD"/>
    <w:rsid w:val="00B46971"/>
    <w:rsid w:val="00B60F06"/>
    <w:rsid w:val="00B867E7"/>
    <w:rsid w:val="00B92AFE"/>
    <w:rsid w:val="00B92BD0"/>
    <w:rsid w:val="00BB71B8"/>
    <w:rsid w:val="00BC4F8C"/>
    <w:rsid w:val="00BD0B00"/>
    <w:rsid w:val="00BF1144"/>
    <w:rsid w:val="00C017DF"/>
    <w:rsid w:val="00C057EA"/>
    <w:rsid w:val="00C17A78"/>
    <w:rsid w:val="00C5793A"/>
    <w:rsid w:val="00C6371B"/>
    <w:rsid w:val="00CF5B5D"/>
    <w:rsid w:val="00D277FB"/>
    <w:rsid w:val="00D40B8B"/>
    <w:rsid w:val="00D436E8"/>
    <w:rsid w:val="00D7052B"/>
    <w:rsid w:val="00D8149F"/>
    <w:rsid w:val="00DA5D3F"/>
    <w:rsid w:val="00DB7EF0"/>
    <w:rsid w:val="00E543CD"/>
    <w:rsid w:val="00E6475D"/>
    <w:rsid w:val="00E80E79"/>
    <w:rsid w:val="00EA7502"/>
    <w:rsid w:val="00F2553C"/>
    <w:rsid w:val="00F26A9E"/>
    <w:rsid w:val="00F804C1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0983EBAF"/>
  <w15:chartTrackingRefBased/>
  <w15:docId w15:val="{4C240F9E-2E64-4451-BDEB-AE1054983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MediaLengthInSeconds xmlns="e7f54076-5645-4b12-91ec-c3d4a8cb9c6b" xsi:nil="true"/>
    <SharedWithUsers xmlns="a811006f-1c16-41b7-b921-4a643f9d9ecc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C82DA4-21B4-4152-9573-E5B0EDD7F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f54076-5645-4b12-91ec-c3d4a8cb9c6b"/>
    <ds:schemaRef ds:uri="a811006f-1c16-41b7-b921-4a643f9d9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6C2BCF-B624-4BBA-A607-A17A4B18B58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5D2FB8C-925B-473F-BEE3-4450DB04A220}">
  <ds:schemaRefs>
    <ds:schemaRef ds:uri="http://purl.org/dc/dcmitype/"/>
    <ds:schemaRef ds:uri="http://schemas.microsoft.com/office/2006/documentManagement/types"/>
    <ds:schemaRef ds:uri="http://purl.org/dc/terms/"/>
    <ds:schemaRef ds:uri="e7f54076-5645-4b12-91ec-c3d4a8cb9c6b"/>
    <ds:schemaRef ds:uri="http://schemas.microsoft.com/office/2006/metadata/properties"/>
    <ds:schemaRef ds:uri="a811006f-1c16-41b7-b921-4a643f9d9ecc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ECD34E39-687F-44FC-85E9-C8C80EE402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2</TotalTime>
  <Pages>1</Pages>
  <Words>190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protocol-kur-techniek-pdd-z-zz</dc:title>
  <dc:subject/>
  <dc:creator>fortgensi</dc:creator>
  <cp:keywords/>
  <cp:lastModifiedBy>Cindy Heijligers | KNHS</cp:lastModifiedBy>
  <cp:revision>5</cp:revision>
  <cp:lastPrinted>2012-11-20T13:45:00Z</cp:lastPrinted>
  <dcterms:created xsi:type="dcterms:W3CDTF">2024-02-24T13:08:00Z</dcterms:created>
  <dcterms:modified xsi:type="dcterms:W3CDTF">2025-03-04T16:09:00Z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xd_ProgID">
    <vt:lpwstr/>
  </property>
  <property fmtid="{D5CDD505-2E9C-101B-9397-08002B2CF9AE}" pid="4" name="ContentTypeId">
    <vt:lpwstr>0x010100F9386A01108D374D9C638ECAF15CC501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